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1716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1716D" w:rsidRPr="004171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1716D" w:rsidRPr="0041716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1716D" w:rsidRPr="0041716D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1716D" w:rsidRPr="0041716D">
          <w:rPr>
            <w:u w:val="single"/>
          </w:rPr>
          <w:t xml:space="preserve"> 11091/048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1716D" w:rsidRPr="0041716D">
          <w:rPr>
            <w:rStyle w:val="aa"/>
          </w:rPr>
          <w:t xml:space="preserve"> Инженер по метрологии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1716D" w:rsidRPr="0041716D">
          <w:rPr>
            <w:rStyle w:val="aa"/>
          </w:rPr>
          <w:t xml:space="preserve"> 22602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1716D" w:rsidRPr="004171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F421D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421D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315481">
              <w:t>34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534E73" w:rsidP="00883461">
            <w:pPr>
              <w:pStyle w:val="a8"/>
              <w:rPr>
                <w:b/>
              </w:rPr>
            </w:pPr>
            <w:r>
              <w:rPr>
                <w:b/>
              </w:rPr>
              <w:t>6</w:t>
            </w:r>
            <w:r w:rsidR="008439E1" w:rsidRPr="008439E1">
              <w:rPr>
                <w:b/>
              </w:rPr>
              <w:t>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315481">
              <w:t>41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1716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421D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421D7" w:rsidRPr="00F912F0">
            <w:rPr>
              <w:rStyle w:val="ad"/>
              <w:sz w:val="20"/>
              <w:szCs w:val="20"/>
            </w:rPr>
            <w:fldChar w:fldCharType="separate"/>
          </w:r>
          <w:r w:rsidR="0041716D">
            <w:rPr>
              <w:rStyle w:val="ad"/>
              <w:noProof/>
              <w:sz w:val="20"/>
              <w:szCs w:val="20"/>
            </w:rPr>
            <w:t>1</w:t>
          </w:r>
          <w:r w:rsidR="00F421D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1716D" w:rsidRPr="0041716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260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12616D9D8FA4C02B07FAC61A5A94E41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8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B7FC331699F4136BC97BCDCD998EF80"/>
    <w:docVar w:name="rm_id" w:val="201"/>
    <w:docVar w:name="rm_name" w:val=" Инженер по метрологии "/>
    <w:docVar w:name="rm_number" w:val=" 11091/04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57195"/>
    <w:rsid w:val="001607C8"/>
    <w:rsid w:val="001D5852"/>
    <w:rsid w:val="001F4D8D"/>
    <w:rsid w:val="00234932"/>
    <w:rsid w:val="00250DF5"/>
    <w:rsid w:val="002E55C6"/>
    <w:rsid w:val="00305B2F"/>
    <w:rsid w:val="00315481"/>
    <w:rsid w:val="003360D5"/>
    <w:rsid w:val="00367816"/>
    <w:rsid w:val="003876C3"/>
    <w:rsid w:val="003C24DB"/>
    <w:rsid w:val="00402CAC"/>
    <w:rsid w:val="0041716D"/>
    <w:rsid w:val="00444410"/>
    <w:rsid w:val="00471CA4"/>
    <w:rsid w:val="004A47AD"/>
    <w:rsid w:val="004C4DB2"/>
    <w:rsid w:val="00534E73"/>
    <w:rsid w:val="00563E94"/>
    <w:rsid w:val="00576095"/>
    <w:rsid w:val="005A3A36"/>
    <w:rsid w:val="005B466C"/>
    <w:rsid w:val="005B7FE8"/>
    <w:rsid w:val="005C0A9A"/>
    <w:rsid w:val="005C3618"/>
    <w:rsid w:val="005E714A"/>
    <w:rsid w:val="005F47E8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B3BA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EF4D4C"/>
    <w:rsid w:val="00F421D7"/>
    <w:rsid w:val="00F76072"/>
    <w:rsid w:val="00F912F0"/>
    <w:rsid w:val="00FB001B"/>
    <w:rsid w:val="00FD2BA8"/>
    <w:rsid w:val="00FF5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2016-11-24T13:32:00Z</dcterms:created>
  <dcterms:modified xsi:type="dcterms:W3CDTF">2016-11-25T06:31:00Z</dcterms:modified>
</cp:coreProperties>
</file>